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C4C4" w14:textId="77777777" w:rsidR="00BB4705" w:rsidRDefault="00BB4705" w:rsidP="00782571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2E556EFE" w14:textId="77777777" w:rsidR="00BB4705" w:rsidRPr="006B676F" w:rsidRDefault="00BB4705" w:rsidP="00A12DED">
      <w:pPr>
        <w:pStyle w:val="Heading1"/>
        <w:rPr>
          <w:color w:val="FC4421"/>
        </w:rPr>
      </w:pPr>
      <w:r w:rsidRPr="006B676F">
        <w:rPr>
          <w:color w:val="FC4421"/>
        </w:rPr>
        <w:t>Worksheet 3: Changing a drill bit (learner)</w:t>
      </w:r>
    </w:p>
    <w:p w14:paraId="1E8FCD4F" w14:textId="77777777" w:rsidR="00BB4705" w:rsidRDefault="00BB4705" w:rsidP="00C5104F"/>
    <w:p w14:paraId="0DC40AAC" w14:textId="77777777" w:rsidR="00BB4705" w:rsidRDefault="00BB4705" w:rsidP="00B10538">
      <w:r>
        <w:t>Label the following five steps in the correct order from 1 to 5 to explain how to change a drill bit safely.</w:t>
      </w:r>
    </w:p>
    <w:p w14:paraId="34DA1A17" w14:textId="77777777" w:rsidR="00BB4705" w:rsidRDefault="00BB4705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BB4705" w:rsidRPr="006D61DE" w14:paraId="05962257" w14:textId="77777777" w:rsidTr="005A6B84">
        <w:tc>
          <w:tcPr>
            <w:tcW w:w="1838" w:type="dxa"/>
          </w:tcPr>
          <w:p w14:paraId="2E27A146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  <w:r w:rsidRPr="00C47118">
              <w:rPr>
                <w:b/>
                <w:bCs/>
              </w:rPr>
              <w:t>Step</w:t>
            </w:r>
          </w:p>
        </w:tc>
        <w:tc>
          <w:tcPr>
            <w:tcW w:w="7670" w:type="dxa"/>
          </w:tcPr>
          <w:p w14:paraId="4162C7C2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</w:pPr>
            <w:r w:rsidRPr="00C47118">
              <w:rPr>
                <w:b/>
                <w:bCs/>
              </w:rPr>
              <w:t>Process</w:t>
            </w:r>
          </w:p>
        </w:tc>
      </w:tr>
      <w:tr w:rsidR="00BB4705" w:rsidRPr="006D61DE" w14:paraId="0AF05F62" w14:textId="77777777" w:rsidTr="005A6B84">
        <w:tc>
          <w:tcPr>
            <w:tcW w:w="1838" w:type="dxa"/>
          </w:tcPr>
          <w:p w14:paraId="6BB0144E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5D07F716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Reinstate power/battery.</w:t>
            </w:r>
          </w:p>
          <w:p w14:paraId="159EDF7C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5D23D1F4" w14:textId="77777777" w:rsidTr="005A6B84">
        <w:tc>
          <w:tcPr>
            <w:tcW w:w="1838" w:type="dxa"/>
          </w:tcPr>
          <w:p w14:paraId="4287E315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721F641C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Ensure that the drill bit is not hot to the touch as this could cause a burn.</w:t>
            </w:r>
          </w:p>
          <w:p w14:paraId="39506AF3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49440B7E" w14:textId="77777777" w:rsidTr="005A6B84">
        <w:tc>
          <w:tcPr>
            <w:tcW w:w="1838" w:type="dxa"/>
          </w:tcPr>
          <w:p w14:paraId="423A6A23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56069B27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Remove drill from the power supply/remove battery to ensure the drill doesn’t operate when changing the bit.</w:t>
            </w:r>
          </w:p>
          <w:p w14:paraId="567B0A39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3C778159" w14:textId="77777777" w:rsidTr="005A6B84">
        <w:tc>
          <w:tcPr>
            <w:tcW w:w="1838" w:type="dxa"/>
          </w:tcPr>
          <w:p w14:paraId="5279B1FF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21AE5995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W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earing gloves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remove 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the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old bit and replace with the new bit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ensuring that it is tightened/inserted correctly.</w:t>
            </w:r>
          </w:p>
          <w:p w14:paraId="38AF69B8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69F84120" w14:textId="77777777" w:rsidTr="005A6B84">
        <w:tc>
          <w:tcPr>
            <w:tcW w:w="1838" w:type="dxa"/>
          </w:tcPr>
          <w:p w14:paraId="4FAA1470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4ADEF61C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Safely use drill.</w:t>
            </w:r>
          </w:p>
          <w:p w14:paraId="66947FD0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</w:tbl>
    <w:p w14:paraId="73E75E69" w14:textId="77777777" w:rsidR="00BB4705" w:rsidRDefault="00BB4705" w:rsidP="00C5104F"/>
    <w:p w14:paraId="0E1DD0AB" w14:textId="77777777" w:rsidR="00BB4705" w:rsidRDefault="00BB4705" w:rsidP="00C5104F"/>
    <w:p w14:paraId="28DAE09A" w14:textId="77777777" w:rsidR="00BB4705" w:rsidRDefault="00BB4705" w:rsidP="00C5104F"/>
    <w:p w14:paraId="2AF82C52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504C6" w14:textId="77777777" w:rsidR="006E74A9" w:rsidRDefault="006E74A9">
      <w:pPr>
        <w:spacing w:before="0" w:after="0"/>
      </w:pPr>
      <w:r>
        <w:separator/>
      </w:r>
    </w:p>
  </w:endnote>
  <w:endnote w:type="continuationSeparator" w:id="0">
    <w:p w14:paraId="52844583" w14:textId="77777777" w:rsidR="006E74A9" w:rsidRDefault="006E74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1596" w14:textId="77777777" w:rsidR="006B676F" w:rsidRPr="00F03E33" w:rsidRDefault="006B676F" w:rsidP="006B676F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235E1C4C" wp14:editId="6C704C60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7D551F9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EE266" w14:textId="77777777" w:rsidR="006E74A9" w:rsidRDefault="006E74A9">
      <w:pPr>
        <w:spacing w:before="0" w:after="0"/>
      </w:pPr>
      <w:r>
        <w:separator/>
      </w:r>
    </w:p>
  </w:footnote>
  <w:footnote w:type="continuationSeparator" w:id="0">
    <w:p w14:paraId="0434FB65" w14:textId="77777777" w:rsidR="006E74A9" w:rsidRDefault="006E74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6892" w14:textId="77777777" w:rsidR="008D65E3" w:rsidRPr="009C6DF4" w:rsidRDefault="008D65E3" w:rsidP="008D65E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5BD19D1A" wp14:editId="1384D866">
              <wp:simplePos x="0" y="0"/>
              <wp:positionH relativeFrom="column">
                <wp:posOffset>-775335</wp:posOffset>
              </wp:positionH>
              <wp:positionV relativeFrom="paragraph">
                <wp:posOffset>-226695</wp:posOffset>
              </wp:positionV>
              <wp:extent cx="7560000" cy="93077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930775"/>
                        <a:chOff x="-19050" y="0"/>
                        <a:chExt cx="7560000" cy="93077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-19050" y="88569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237034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40A16" w14:textId="77777777" w:rsidR="008D65E3" w:rsidRPr="00631B61" w:rsidRDefault="008D65E3" w:rsidP="008D65E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 xml:space="preserve">T Level Technical Qualification in </w:t>
                            </w:r>
                          </w:p>
                          <w:p w14:paraId="7153C0B6" w14:textId="77777777" w:rsidR="008D65E3" w:rsidRPr="00631B61" w:rsidRDefault="008D65E3" w:rsidP="008D65E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D19D1A" id="Group 1" o:spid="_x0000_s1026" style="position:absolute;margin-left:-61.05pt;margin-top:-17.85pt;width:595.3pt;height:73.3pt;z-index:251661824;mso-height-relative:margin" coordorigin="-190" coordsize="75600,9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">
              <v:shape id="Graphic 26" o:spid="_x0000_s1027" style="position:absolute;left:-190;top:8856;width:75599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237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3940A16" w14:textId="77777777" w:rsidR="008D65E3" w:rsidRPr="00631B61" w:rsidRDefault="008D65E3" w:rsidP="008D65E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 xml:space="preserve">T Level Technical Qualification in </w:t>
                      </w:r>
                    </w:p>
                    <w:p w14:paraId="7153C0B6" w14:textId="77777777" w:rsidR="008D65E3" w:rsidRPr="00631B61" w:rsidRDefault="008D65E3" w:rsidP="008D65E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82EA75D" w14:textId="77777777" w:rsidR="008D65E3" w:rsidRPr="00CD3948" w:rsidRDefault="008D65E3" w:rsidP="008D65E3">
    <w:pPr>
      <w:pStyle w:val="Header"/>
    </w:pPr>
  </w:p>
  <w:p w14:paraId="30D7A494" w14:textId="77777777" w:rsidR="008D65E3" w:rsidRPr="001A65DD" w:rsidRDefault="008D65E3" w:rsidP="008D65E3">
    <w:pPr>
      <w:pStyle w:val="Header"/>
    </w:pPr>
  </w:p>
  <w:p w14:paraId="5B6A1BEA" w14:textId="0EB1BC5E" w:rsidR="00110217" w:rsidRPr="008D65E3" w:rsidRDefault="00110217" w:rsidP="008D65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45078">
    <w:abstractNumId w:val="4"/>
  </w:num>
  <w:num w:numId="2" w16cid:durableId="1844662927">
    <w:abstractNumId w:val="14"/>
  </w:num>
  <w:num w:numId="3" w16cid:durableId="1600674071">
    <w:abstractNumId w:val="21"/>
  </w:num>
  <w:num w:numId="4" w16cid:durableId="1781532287">
    <w:abstractNumId w:val="16"/>
  </w:num>
  <w:num w:numId="5" w16cid:durableId="1615480471">
    <w:abstractNumId w:val="7"/>
  </w:num>
  <w:num w:numId="6" w16cid:durableId="992224239">
    <w:abstractNumId w:val="15"/>
  </w:num>
  <w:num w:numId="7" w16cid:durableId="201094361">
    <w:abstractNumId w:val="7"/>
  </w:num>
  <w:num w:numId="8" w16cid:durableId="63532984">
    <w:abstractNumId w:val="1"/>
  </w:num>
  <w:num w:numId="9" w16cid:durableId="1047101290">
    <w:abstractNumId w:val="7"/>
    <w:lvlOverride w:ilvl="0">
      <w:startOverride w:val="1"/>
    </w:lvlOverride>
  </w:num>
  <w:num w:numId="10" w16cid:durableId="1878083579">
    <w:abstractNumId w:val="17"/>
  </w:num>
  <w:num w:numId="11" w16cid:durableId="1954553192">
    <w:abstractNumId w:val="13"/>
  </w:num>
  <w:num w:numId="12" w16cid:durableId="1421413093">
    <w:abstractNumId w:val="5"/>
  </w:num>
  <w:num w:numId="13" w16cid:durableId="561526976">
    <w:abstractNumId w:val="12"/>
  </w:num>
  <w:num w:numId="14" w16cid:durableId="1426923358">
    <w:abstractNumId w:val="18"/>
  </w:num>
  <w:num w:numId="15" w16cid:durableId="1349520762">
    <w:abstractNumId w:val="10"/>
  </w:num>
  <w:num w:numId="16" w16cid:durableId="45378034">
    <w:abstractNumId w:val="6"/>
  </w:num>
  <w:num w:numId="17" w16cid:durableId="61101716">
    <w:abstractNumId w:val="23"/>
  </w:num>
  <w:num w:numId="18" w16cid:durableId="1470897330">
    <w:abstractNumId w:val="24"/>
  </w:num>
  <w:num w:numId="19" w16cid:durableId="1434011661">
    <w:abstractNumId w:val="3"/>
  </w:num>
  <w:num w:numId="20" w16cid:durableId="466315556">
    <w:abstractNumId w:val="2"/>
  </w:num>
  <w:num w:numId="21" w16cid:durableId="1037386526">
    <w:abstractNumId w:val="8"/>
  </w:num>
  <w:num w:numId="22" w16cid:durableId="681786257">
    <w:abstractNumId w:val="8"/>
    <w:lvlOverride w:ilvl="0">
      <w:startOverride w:val="1"/>
    </w:lvlOverride>
  </w:num>
  <w:num w:numId="23" w16cid:durableId="556741671">
    <w:abstractNumId w:val="22"/>
  </w:num>
  <w:num w:numId="24" w16cid:durableId="1567884178">
    <w:abstractNumId w:val="8"/>
    <w:lvlOverride w:ilvl="0">
      <w:startOverride w:val="1"/>
    </w:lvlOverride>
  </w:num>
  <w:num w:numId="25" w16cid:durableId="547574247">
    <w:abstractNumId w:val="8"/>
    <w:lvlOverride w:ilvl="0">
      <w:startOverride w:val="1"/>
    </w:lvlOverride>
  </w:num>
  <w:num w:numId="26" w16cid:durableId="1802456153">
    <w:abstractNumId w:val="9"/>
  </w:num>
  <w:num w:numId="27" w16cid:durableId="1185900075">
    <w:abstractNumId w:val="19"/>
  </w:num>
  <w:num w:numId="28" w16cid:durableId="1133448593">
    <w:abstractNumId w:val="8"/>
    <w:lvlOverride w:ilvl="0">
      <w:startOverride w:val="1"/>
    </w:lvlOverride>
  </w:num>
  <w:num w:numId="29" w16cid:durableId="1422029083">
    <w:abstractNumId w:val="20"/>
  </w:num>
  <w:num w:numId="30" w16cid:durableId="467673347">
    <w:abstractNumId w:val="8"/>
  </w:num>
  <w:num w:numId="31" w16cid:durableId="1325546497">
    <w:abstractNumId w:val="8"/>
    <w:lvlOverride w:ilvl="0">
      <w:startOverride w:val="1"/>
    </w:lvlOverride>
  </w:num>
  <w:num w:numId="32" w16cid:durableId="1987778411">
    <w:abstractNumId w:val="8"/>
    <w:lvlOverride w:ilvl="0">
      <w:startOverride w:val="1"/>
    </w:lvlOverride>
  </w:num>
  <w:num w:numId="33" w16cid:durableId="1418861636">
    <w:abstractNumId w:val="0"/>
  </w:num>
  <w:num w:numId="34" w16cid:durableId="953170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05"/>
    <w:rsid w:val="00002DC1"/>
    <w:rsid w:val="000033BD"/>
    <w:rsid w:val="000626EE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676F"/>
    <w:rsid w:val="006B798A"/>
    <w:rsid w:val="006D3AA3"/>
    <w:rsid w:val="006D4994"/>
    <w:rsid w:val="006E1028"/>
    <w:rsid w:val="006E19C2"/>
    <w:rsid w:val="006E74A9"/>
    <w:rsid w:val="006F7BAF"/>
    <w:rsid w:val="00797FA7"/>
    <w:rsid w:val="008C1F1C"/>
    <w:rsid w:val="008D47A6"/>
    <w:rsid w:val="008D65E3"/>
    <w:rsid w:val="009975A0"/>
    <w:rsid w:val="009C5C6E"/>
    <w:rsid w:val="00A2454C"/>
    <w:rsid w:val="00AE245C"/>
    <w:rsid w:val="00B054EC"/>
    <w:rsid w:val="00B634AC"/>
    <w:rsid w:val="00BB4705"/>
    <w:rsid w:val="00BE2C21"/>
    <w:rsid w:val="00C01D20"/>
    <w:rsid w:val="00C06474"/>
    <w:rsid w:val="00C202BF"/>
    <w:rsid w:val="00C858D7"/>
    <w:rsid w:val="00C92F19"/>
    <w:rsid w:val="00CC3B85"/>
    <w:rsid w:val="00CC5CC9"/>
    <w:rsid w:val="00D073BC"/>
    <w:rsid w:val="00D51C40"/>
    <w:rsid w:val="00D56B82"/>
    <w:rsid w:val="00DA2485"/>
    <w:rsid w:val="00DE29A8"/>
    <w:rsid w:val="00ED2A97"/>
    <w:rsid w:val="00F03D59"/>
    <w:rsid w:val="00F03E33"/>
    <w:rsid w:val="00F15749"/>
    <w:rsid w:val="00F36CBE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C50965"/>
  <w15:docId w15:val="{EAC5B5AA-0173-4956-98AF-E5BB2C43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B4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E9601F-9444-46C5-B652-D9694336C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59B0FB-3A4B-49B0-AAAC-67B5FD419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931DF-46BA-47F6-9294-FD85CD28077F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01e15224-84b2-4570-bdea-a67bb94d0921"/>
    <ds:schemaRef ds:uri="http://schemas.openxmlformats.org/package/2006/metadata/core-properties"/>
    <ds:schemaRef ds:uri="7c04300a-231c-4281-9146-a98f6f4a7aff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4</cp:revision>
  <cp:lastPrinted>2013-05-15T12:05:00Z</cp:lastPrinted>
  <dcterms:created xsi:type="dcterms:W3CDTF">2021-06-07T10:13:00Z</dcterms:created>
  <dcterms:modified xsi:type="dcterms:W3CDTF">2025-07-08T20:22:00Z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2025-06-01T16:45:04Z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6249402d-31d1-467d-8e14-a80f2bd3f591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